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006BD" w14:textId="77777777" w:rsidR="00A77E80" w:rsidRDefault="00A77E80" w:rsidP="00A77E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SWAYNE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94F7A7E" w14:textId="77777777" w:rsidR="00A77E80" w:rsidRDefault="00A77E80" w:rsidP="00A77E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Shepton Mallet, Somerset. Butcher.</w:t>
      </w:r>
    </w:p>
    <w:p w14:paraId="591B1AF3" w14:textId="77777777" w:rsidR="00A77E80" w:rsidRDefault="00A77E80" w:rsidP="00A77E80">
      <w:pPr>
        <w:rPr>
          <w:rFonts w:ascii="Times New Roman" w:hAnsi="Times New Roman" w:cs="Times New Roman"/>
        </w:rPr>
      </w:pPr>
    </w:p>
    <w:p w14:paraId="7FE5BAAF" w14:textId="77777777" w:rsidR="00A77E80" w:rsidRDefault="00A77E80" w:rsidP="00A77E80">
      <w:pPr>
        <w:rPr>
          <w:rFonts w:ascii="Times New Roman" w:hAnsi="Times New Roman" w:cs="Times New Roman"/>
        </w:rPr>
      </w:pPr>
    </w:p>
    <w:p w14:paraId="2B37C6AF" w14:textId="77777777" w:rsidR="00A77E80" w:rsidRDefault="00A77E80" w:rsidP="00A77E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Ruynon</w:t>
      </w:r>
      <w:proofErr w:type="spellEnd"/>
      <w:r>
        <w:rPr>
          <w:rFonts w:ascii="Times New Roman" w:hAnsi="Times New Roman" w:cs="Times New Roman"/>
        </w:rPr>
        <w:t>(q.v.) brought a plaint of assault and taking against him.</w:t>
      </w:r>
    </w:p>
    <w:p w14:paraId="15CDEBD6" w14:textId="77777777" w:rsidR="00A77E80" w:rsidRDefault="00A77E80" w:rsidP="00A77E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7DD366E" w14:textId="77777777" w:rsidR="00A77E80" w:rsidRDefault="00A77E80" w:rsidP="00A77E80">
      <w:pPr>
        <w:rPr>
          <w:rFonts w:ascii="Times New Roman" w:hAnsi="Times New Roman" w:cs="Times New Roman"/>
        </w:rPr>
      </w:pPr>
    </w:p>
    <w:p w14:paraId="1C7DCA98" w14:textId="77777777" w:rsidR="00A77E80" w:rsidRDefault="00A77E80" w:rsidP="00A77E80">
      <w:pPr>
        <w:rPr>
          <w:rFonts w:ascii="Times New Roman" w:hAnsi="Times New Roman" w:cs="Times New Roman"/>
        </w:rPr>
      </w:pPr>
    </w:p>
    <w:p w14:paraId="20D1D847" w14:textId="77777777" w:rsidR="00A77E80" w:rsidRDefault="00A77E80" w:rsidP="00A77E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55AD973A" w14:textId="77777777" w:rsidR="006B2F86" w:rsidRPr="00E71FC3" w:rsidRDefault="00A77E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ACFA8" w14:textId="77777777" w:rsidR="00A77E80" w:rsidRDefault="00A77E80" w:rsidP="00E71FC3">
      <w:r>
        <w:separator/>
      </w:r>
    </w:p>
  </w:endnote>
  <w:endnote w:type="continuationSeparator" w:id="0">
    <w:p w14:paraId="2795FBFA" w14:textId="77777777" w:rsidR="00A77E80" w:rsidRDefault="00A77E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02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F6681" w14:textId="77777777" w:rsidR="00A77E80" w:rsidRDefault="00A77E80" w:rsidP="00E71FC3">
      <w:r>
        <w:separator/>
      </w:r>
    </w:p>
  </w:footnote>
  <w:footnote w:type="continuationSeparator" w:id="0">
    <w:p w14:paraId="63B2E517" w14:textId="77777777" w:rsidR="00A77E80" w:rsidRDefault="00A77E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E80"/>
    <w:rsid w:val="001A7C09"/>
    <w:rsid w:val="00577BD5"/>
    <w:rsid w:val="00656CBA"/>
    <w:rsid w:val="006A1F77"/>
    <w:rsid w:val="00733BE7"/>
    <w:rsid w:val="00A77E8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776EC"/>
  <w15:chartTrackingRefBased/>
  <w15:docId w15:val="{8C9BDEEA-C578-4C23-9C71-7DBAE47A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E8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7E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2018-12-09T20:50:00Z</dcterms:created>
  <dcterms:modified xsi:type="dcterms:W3CDTF">2018-12-09T20:51:00Z</dcterms:modified>
</cp:coreProperties>
</file>